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2EDF0" w14:textId="39D11B41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2A1BFE">
        <w:rPr>
          <w:b/>
          <w:noProof/>
          <w:sz w:val="24"/>
        </w:rPr>
        <w:t>632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E21B2D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 xml:space="preserve">support of accessing an EHE in a VPLMN when roaming, including the scenario using a PDU Session with a PSA in the HPLMN and the scenario using </w:t>
      </w:r>
      <w:proofErr w:type="gramStart"/>
      <w:r>
        <w:t>a</w:t>
      </w:r>
      <w:proofErr w:type="gramEnd"/>
      <w:r>
        <w:t xml:space="preserve">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</w:t>
      </w:r>
      <w:proofErr w:type="spellStart"/>
      <w:r w:rsidRPr="00E834EC">
        <w:t>Nnef_ParameterProvision</w:t>
      </w:r>
      <w:proofErr w:type="spellEnd"/>
      <w:r w:rsidRPr="00E834EC">
        <w:t xml:space="preserve">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7F5F8ED7" w:rsidR="00873137" w:rsidRDefault="00873137" w:rsidP="00A86489">
      <w:pPr>
        <w:pStyle w:val="B1"/>
      </w:pPr>
      <w:r>
        <w:t>-</w:t>
      </w:r>
      <w:r>
        <w:tab/>
        <w:t xml:space="preserve">Potential impacts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258DE5B4" w:rsidR="00400E4B" w:rsidRDefault="00400E4B" w:rsidP="00A86489">
      <w:pPr>
        <w:pStyle w:val="B1"/>
      </w:pPr>
      <w:r>
        <w:t>-</w:t>
      </w:r>
      <w:r>
        <w:tab/>
        <w:t>Potential impacts in the PCF to include the PLMN ID in the PCC Rule.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080D00F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</w:rPr>
              <w:t>updates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A68BA81" w14:textId="48C55AF3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1A607A5A" w14:textId="3533942B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73137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873137" w:rsidRPr="00084CA8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09560385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48C732F9" w14:textId="5E3B25F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 w:rsidR="0062664A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37EE93E5" w:rsidR="0062664A" w:rsidRPr="00B56C0C" w:rsidRDefault="0062664A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D85575" w:rsidRPr="008B28FC">
              <w:rPr>
                <w:rFonts w:ascii="Arial" w:hAnsi="Arial" w:cs="Arial"/>
                <w:sz w:val="18"/>
                <w:szCs w:val="18"/>
                <w:lang w:eastAsia="zh-CN"/>
              </w:rPr>
              <w:t>Potential impact to introduce the PLMN Id within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Nnef_ParameterProvision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791C6D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  <w:bookmarkStart w:id="0" w:name="_GoBack"/>
            <w:bookmarkEnd w:id="0"/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6D2C0" w14:textId="77777777" w:rsidR="00791C6D" w:rsidRDefault="00791C6D">
      <w:r>
        <w:separator/>
      </w:r>
    </w:p>
  </w:endnote>
  <w:endnote w:type="continuationSeparator" w:id="0">
    <w:p w14:paraId="66761ED3" w14:textId="77777777" w:rsidR="00791C6D" w:rsidRDefault="0079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8D31D" w14:textId="77777777" w:rsidR="00791C6D" w:rsidRDefault="00791C6D">
      <w:r>
        <w:separator/>
      </w:r>
    </w:p>
  </w:footnote>
  <w:footnote w:type="continuationSeparator" w:id="0">
    <w:p w14:paraId="3D8AB8AE" w14:textId="77777777" w:rsidR="00791C6D" w:rsidRDefault="00791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A1BFE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2A66C8-7CCF-4016-ABE4-D43E927B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Huawei-3</cp:lastModifiedBy>
  <cp:revision>17</cp:revision>
  <cp:lastPrinted>2000-02-29T11:31:00Z</cp:lastPrinted>
  <dcterms:created xsi:type="dcterms:W3CDTF">2022-11-15T07:27:00Z</dcterms:created>
  <dcterms:modified xsi:type="dcterms:W3CDTF">2022-11-17T21:50:00Z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(3)LJK2ka4Wjvo4CUARAu9ePRy5I3JsUkDGbISa6aSpm9JtFHBsXfvjd5BPIMVapV1Y0jv0FQuF
FrJ8vzTN1z4p2qR3l611xik6s6uXzo1+NdyIPNBYowP9Q7aGnZNFEOtFY1ZCRDqHRCK5BZeg
rnajdPcSOmsIfZ0dmFNec7n0W5rL2dX7MN+FzZUXwJVwdb6/5NxMVaRR6249jr7dQoeI/Joq
MfI8DgO3k/0UvmY7/j</vt:lpwstr>
  </property>
  <property fmtid="{D5CDD505-2E9C-101B-9397-08002B2CF9AE}" pid="17" name="_2015_ms_pID_7253431">
    <vt:lpwstr>EjQW+rUT+j1jzAOvv1v6TM6E4uyhtUCLHuMmuDOqaBuLKUuV9j/jer
3j0ur96HsruwM3fRFkT12lpLFqQpbFd6+zwlSLnHcCrHiS8LhdB+poa4DhYdDGHrD9Se5tV1
UbOblRVY9D2rqvHrL37py3zvp7hRIzn5yZXoTfl1Ijlnv4Rg3bjTHLiSr8KbNTJ3eTTzVFTP
AXxBwNy8olT7lZ6aZYfmN5ZlNvmLpHFP6WqR</vt:lpwstr>
  </property>
  <property fmtid="{D5CDD505-2E9C-101B-9397-08002B2CF9AE}" pid="18" name="_2015_ms_pID_7253432">
    <vt:lpwstr>B8r5qoNI2V/0PNqp6Fue+Kg=</vt:lpwstr>
  </property>
</Properties>
</file>